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742D7" w14:textId="77777777" w:rsidR="004D4E61" w:rsidRDefault="004D4E61" w:rsidP="004D4E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PORTYNGTON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AEC3467" w14:textId="77777777" w:rsidR="004D4E61" w:rsidRDefault="004D4E61" w:rsidP="004D4E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02A34EC1" w14:textId="77777777" w:rsidR="004D4E61" w:rsidRDefault="004D4E61" w:rsidP="004D4E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10F4FD" w14:textId="77777777" w:rsidR="004D4E61" w:rsidRDefault="004D4E61" w:rsidP="004D4E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937490" w14:textId="77777777" w:rsidR="004D4E61" w:rsidRDefault="004D4E61" w:rsidP="004D4E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Apr.1477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Emeresson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Thwing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Yorkshire(q.v.), was pardoned outlawry </w:t>
      </w:r>
      <w:proofErr w:type="gramStart"/>
      <w:r>
        <w:rPr>
          <w:rFonts w:ascii="Times New Roman" w:hAnsi="Times New Roman" w:cs="Times New Roman"/>
          <w:sz w:val="24"/>
          <w:szCs w:val="24"/>
        </w:rPr>
        <w:t>for</w:t>
      </w:r>
      <w:proofErr w:type="gramEnd"/>
    </w:p>
    <w:p w14:paraId="62EBA34F" w14:textId="77777777" w:rsidR="004D4E61" w:rsidRDefault="004D4E61" w:rsidP="004D4E6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 appearing to answer him, Edward Saltmarsh, esquire(q.v.), William Eland(q.v.) and Christopher </w:t>
      </w:r>
      <w:proofErr w:type="spellStart"/>
      <w:r>
        <w:rPr>
          <w:rFonts w:ascii="Times New Roman" w:hAnsi="Times New Roman" w:cs="Times New Roman"/>
          <w:sz w:val="24"/>
          <w:szCs w:val="24"/>
        </w:rPr>
        <w:t>Wylkynson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(C.P.R. 1476-85 p.26)</w:t>
      </w:r>
    </w:p>
    <w:p w14:paraId="04E4F63A" w14:textId="77777777" w:rsidR="004D4E61" w:rsidRDefault="004D4E61" w:rsidP="004D4E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C6D175" w14:textId="77777777" w:rsidR="004D4E61" w:rsidRDefault="004D4E61" w:rsidP="004D4E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5E4CCD" w14:textId="77777777" w:rsidR="004D4E61" w:rsidRDefault="004D4E61" w:rsidP="004D4E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2021</w:t>
      </w:r>
    </w:p>
    <w:p w14:paraId="27AEF77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539AB" w14:textId="77777777" w:rsidR="004D4E61" w:rsidRDefault="004D4E61" w:rsidP="009139A6">
      <w:r>
        <w:separator/>
      </w:r>
    </w:p>
  </w:endnote>
  <w:endnote w:type="continuationSeparator" w:id="0">
    <w:p w14:paraId="60E841CE" w14:textId="77777777" w:rsidR="004D4E61" w:rsidRDefault="004D4E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A17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9F7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BC9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7CDC4" w14:textId="77777777" w:rsidR="004D4E61" w:rsidRDefault="004D4E61" w:rsidP="009139A6">
      <w:r>
        <w:separator/>
      </w:r>
    </w:p>
  </w:footnote>
  <w:footnote w:type="continuationSeparator" w:id="0">
    <w:p w14:paraId="3B3A4715" w14:textId="77777777" w:rsidR="004D4E61" w:rsidRDefault="004D4E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10B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AEF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37C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E61"/>
    <w:rsid w:val="000666E0"/>
    <w:rsid w:val="002510B7"/>
    <w:rsid w:val="004D4E61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EE2CB"/>
  <w15:chartTrackingRefBased/>
  <w15:docId w15:val="{B2EED2DF-302B-4F0D-8572-B01FC390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2021-03-07T22:21:00Z</dcterms:created>
  <dcterms:modified xsi:type="dcterms:W3CDTF">2021-03-07T22:22:00Z</dcterms:modified>
</cp:coreProperties>
</file>